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828C9C9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2D2B0C">
        <w:rPr>
          <w:rFonts w:ascii="Verdana" w:hAnsi="Verdana" w:cstheme="minorHAnsi"/>
          <w:b/>
          <w:szCs w:val="18"/>
          <w:lang w:eastAsia="pl-PL"/>
        </w:rPr>
        <w:t>1351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2D2B0C" w:rsidRPr="002D2B0C">
        <w:rPr>
          <w:rFonts w:ascii="Verdana" w:hAnsi="Verdana" w:cstheme="minorHAnsi"/>
          <w:b/>
          <w:bCs/>
          <w:szCs w:val="18"/>
          <w:lang w:eastAsia="pl-PL"/>
        </w:rPr>
        <w:t>Opracowanie dokumentacji projektowej dla 6 zadań na terenie RE Zamość i RE Przemyśl (Wola Obszańska gm. Obsza; Stara Bircza – Rudawka gm. Bircza; Bachórzec gm. Dubiecko; Sielnica 2,3,4-gm. Dubiecko; Sielnica 1 gm. Dubiecko; Las Sielnica gm. Dubiecko)</w:t>
      </w:r>
      <w:r w:rsidR="002D2B0C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680901B9" w14:textId="77777777" w:rsidR="00B40FCD" w:rsidRPr="00A56B86" w:rsidRDefault="00B40FCD" w:rsidP="00B40FCD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p w14:paraId="502342C8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C436844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D2B0C">
            <w:rPr>
              <w:rFonts w:asciiTheme="majorHAnsi" w:hAnsiTheme="majorHAnsi"/>
              <w:color w:val="000000" w:themeColor="text1"/>
              <w:sz w:val="14"/>
              <w:szCs w:val="18"/>
            </w:rPr>
            <w:t>1351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4921"/>
    <w:rsid w:val="00B260E3"/>
    <w:rsid w:val="00B3053E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30</cp:revision>
  <cp:lastPrinted>2024-07-15T11:21:00Z</cp:lastPrinted>
  <dcterms:created xsi:type="dcterms:W3CDTF">2025-06-13T08:44:00Z</dcterms:created>
  <dcterms:modified xsi:type="dcterms:W3CDTF">2026-04-17T10:24:00Z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